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8246B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SPYLMAN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3DFA04CC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6DD7A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B6338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Hamond of Thaxted, Essex(q.v.),</w:t>
      </w:r>
    </w:p>
    <w:p w14:paraId="20DA2347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four others.   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https://waalt.uh.edu/index.php/CP40no907Index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B881CA7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Robert Lyon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Littlebury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Essex(q.v.)</w:t>
      </w:r>
    </w:p>
    <w:p w14:paraId="5FC025E8" w14:textId="77777777" w:rsidR="00E77157" w:rsidRPr="00B04191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four others.    (ibid.)</w:t>
      </w:r>
    </w:p>
    <w:p w14:paraId="697B1D34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C519F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412A8" w14:textId="77777777" w:rsidR="00E77157" w:rsidRDefault="00E77157" w:rsidP="00E771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2A8F7C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23C64" w14:textId="77777777" w:rsidR="00E77157" w:rsidRDefault="00E77157" w:rsidP="009139A6">
      <w:r>
        <w:separator/>
      </w:r>
    </w:p>
  </w:endnote>
  <w:endnote w:type="continuationSeparator" w:id="0">
    <w:p w14:paraId="42FC8E1F" w14:textId="77777777" w:rsidR="00E77157" w:rsidRDefault="00E771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4A2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7B9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3A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3A61A" w14:textId="77777777" w:rsidR="00E77157" w:rsidRDefault="00E77157" w:rsidP="009139A6">
      <w:r>
        <w:separator/>
      </w:r>
    </w:p>
  </w:footnote>
  <w:footnote w:type="continuationSeparator" w:id="0">
    <w:p w14:paraId="7E07EE50" w14:textId="77777777" w:rsidR="00E77157" w:rsidRDefault="00E771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22F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432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30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5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715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DBFE3"/>
  <w15:chartTrackingRefBased/>
  <w15:docId w15:val="{5A6AB743-E03B-4CBB-855F-58283C16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71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2022-09-27T17:55:00Z</dcterms:created>
  <dcterms:modified xsi:type="dcterms:W3CDTF">2022-09-27T17:55:00Z</dcterms:modified>
</cp:coreProperties>
</file>